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01429" w14:textId="77777777" w:rsidR="00203F82" w:rsidRDefault="00203F82" w:rsidP="00203F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NOOKYS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351215ED" w14:textId="77777777" w:rsidR="00203F82" w:rsidRDefault="00203F82" w:rsidP="00203F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11E00550" w14:textId="77777777" w:rsidR="00203F82" w:rsidRDefault="00203F82" w:rsidP="00203F82">
      <w:pPr>
        <w:pStyle w:val="NoSpacing"/>
        <w:rPr>
          <w:rFonts w:cs="Times New Roman"/>
          <w:szCs w:val="24"/>
        </w:rPr>
      </w:pPr>
    </w:p>
    <w:p w14:paraId="5A387ADE" w14:textId="77777777" w:rsidR="00203F82" w:rsidRDefault="00203F82" w:rsidP="00203F82">
      <w:pPr>
        <w:pStyle w:val="NoSpacing"/>
        <w:rPr>
          <w:rFonts w:cs="Times New Roman"/>
          <w:szCs w:val="24"/>
        </w:rPr>
      </w:pPr>
    </w:p>
    <w:p w14:paraId="43CE8851" w14:textId="77777777" w:rsidR="00203F82" w:rsidRDefault="00203F82" w:rsidP="00203F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 xml:space="preserve">He became apprenticed to John </w:t>
      </w:r>
      <w:proofErr w:type="spellStart"/>
      <w:r>
        <w:rPr>
          <w:rFonts w:cs="Times New Roman"/>
          <w:szCs w:val="24"/>
        </w:rPr>
        <w:t>Heynys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655053F4" w14:textId="77777777" w:rsidR="00203F82" w:rsidRDefault="00203F82" w:rsidP="00203F82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263)</w:t>
      </w:r>
    </w:p>
    <w:p w14:paraId="55B1B140" w14:textId="77777777" w:rsidR="00203F82" w:rsidRDefault="00203F82" w:rsidP="00203F82">
      <w:pPr>
        <w:pStyle w:val="NoSpacing"/>
        <w:rPr>
          <w:rFonts w:cs="Times New Roman"/>
          <w:szCs w:val="24"/>
        </w:rPr>
      </w:pPr>
    </w:p>
    <w:p w14:paraId="1CE9B686" w14:textId="77777777" w:rsidR="00203F82" w:rsidRDefault="00203F82" w:rsidP="00203F82">
      <w:pPr>
        <w:pStyle w:val="NoSpacing"/>
        <w:rPr>
          <w:rFonts w:cs="Times New Roman"/>
          <w:szCs w:val="24"/>
        </w:rPr>
      </w:pPr>
    </w:p>
    <w:p w14:paraId="4D0BF717" w14:textId="77777777" w:rsidR="00203F82" w:rsidRDefault="00203F82" w:rsidP="00203F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June 2024</w:t>
      </w:r>
    </w:p>
    <w:p w14:paraId="44CAA7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021FC" w14:textId="77777777" w:rsidR="00203F82" w:rsidRDefault="00203F82" w:rsidP="009139A6">
      <w:r>
        <w:separator/>
      </w:r>
    </w:p>
  </w:endnote>
  <w:endnote w:type="continuationSeparator" w:id="0">
    <w:p w14:paraId="08E1C93B" w14:textId="77777777" w:rsidR="00203F82" w:rsidRDefault="00203F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956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2E9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03B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BDA74" w14:textId="77777777" w:rsidR="00203F82" w:rsidRDefault="00203F82" w:rsidP="009139A6">
      <w:r>
        <w:separator/>
      </w:r>
    </w:p>
  </w:footnote>
  <w:footnote w:type="continuationSeparator" w:id="0">
    <w:p w14:paraId="63D296DB" w14:textId="77777777" w:rsidR="00203F82" w:rsidRDefault="00203F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D0C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209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100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F82"/>
    <w:rsid w:val="000666E0"/>
    <w:rsid w:val="00203F8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50C1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B72F0"/>
  <w15:chartTrackingRefBased/>
  <w15:docId w15:val="{1583844D-16F0-4D43-846B-AFD96D45B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2024-06-11T20:00:00Z</dcterms:created>
  <dcterms:modified xsi:type="dcterms:W3CDTF">2024-06-11T20:01:00Z</dcterms:modified>
</cp:coreProperties>
</file>